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Rother Valley</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Rother Valley</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Rother Valley</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Rother Valley</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Rother Valley</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6.8%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Rother Valley are estimated to have a score of 1-2 on the PGSI (low-risk gambling), whilst </w:t>
      </w:r>
      <w:r w:rsidRPr="00773DF7">
        <w:rPr>
          <w:rFonts w:ascii="Libre Franklin Light" w:hAnsi="Libre Franklin Light" w:cs="Calibri Light"/>
          <w:b/>
          <w:bCs/>
          <w:color w:val="C45911" w:themeColor="accent2" w:themeShade="BF"/>
        </w:rPr>
        <w:t xml:space="preserve">3.0%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2.2%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65.2% </w:t>
      </w:r>
      <w:r w:rsidRPr="004747BF">
        <w:rPr>
          <w:rFonts w:ascii="Libre Franklin Light" w:eastAsia="Times New Roman" w:hAnsi="Libre Franklin Light" w:cs="Calibri Light"/>
        </w:rPr>
        <w:t xml:space="preserve">of those respondents classified as PGSI 8+ in Rother Valley</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Rother Valley is estimated to be </w:t>
      </w:r>
      <w:r w:rsidRPr="00773DF7">
        <w:rPr>
          <w:rFonts w:ascii="Libre Franklin Light" w:eastAsia="Times New Roman" w:hAnsi="Libre Franklin Light" w:cs="Calibri Light"/>
          <w:b/>
          <w:bCs/>
          <w:color w:val="C45911" w:themeColor="accent2" w:themeShade="BF"/>
        </w:rPr>
        <w:t xml:space="preserve">£1,225,418</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Rother Valley</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12.0%</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Rother Valley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6.8%</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Rother Valley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3.0%</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Rother Valley</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2.2%</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Rother Valley.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Rother Valley</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Rother Valley.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Rother Valley</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4.4%</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14.3%</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Rother Valley</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65.2%</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Rother Valley.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Rother Valley</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2.9%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17.9%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Rother Valley</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Rother Valley</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60.9%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Rother Valley</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Rother Valley</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Rother Valley</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£1,225,418</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Rother Valley</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£19,960</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£412,785</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£29,570</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£8,317</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£15,247</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£739,539</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£1,225,418</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Rother Valley</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Rother Valley</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18.7%</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Rother Valley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17.3%</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Rother Valley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4.3%</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Rother Valley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1.6%</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Rother Valley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51.7%</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Rother Valley</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18.7%</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Rother Valley</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17.3%</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Rother Valley</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4.3%</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Rother Valley</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Rother Valley</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51.7%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Rother Valley</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228DE31C-6E02-4C8B-8634-E66DF1F6F420}"/>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